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E4" w:rsidRDefault="00E064E4" w:rsidP="008B45FA">
      <w:pPr>
        <w:pStyle w:val="BodyText"/>
        <w:keepNext/>
        <w:keepLines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rPr>
          <w:sz w:val="26"/>
        </w:rPr>
      </w:pPr>
    </w:p>
    <w:p w:rsidR="00E064E4" w:rsidRDefault="00E064E4" w:rsidP="008B45FA">
      <w:pPr>
        <w:pStyle w:val="BodyText"/>
        <w:keepNext/>
        <w:keepLines/>
        <w:spacing w:before="8"/>
        <w:rPr>
          <w:sz w:val="32"/>
        </w:rPr>
      </w:pPr>
    </w:p>
    <w:p w:rsidR="00E064E4" w:rsidRDefault="00E064E4" w:rsidP="00475583">
      <w:pPr>
        <w:pStyle w:val="Heading11"/>
        <w:keepNext/>
        <w:ind w:left="341" w:right="225"/>
        <w:jc w:val="center"/>
      </w:pPr>
      <w:r>
        <w:t>БЛАНК  ОТВЕТОВ</w:t>
      </w:r>
      <w:r w:rsidRPr="00843FFB">
        <w:t xml:space="preserve"> </w:t>
      </w:r>
      <w:r>
        <w:rPr>
          <w:spacing w:val="-5"/>
        </w:rPr>
        <w:t>ДЛЯ</w:t>
      </w:r>
    </w:p>
    <w:p w:rsidR="00E064E4" w:rsidRDefault="00E064E4" w:rsidP="00475583">
      <w:pPr>
        <w:keepNext/>
        <w:spacing w:before="137"/>
        <w:ind w:left="398" w:right="225"/>
        <w:jc w:val="center"/>
        <w:rPr>
          <w:b/>
          <w:sz w:val="24"/>
        </w:rPr>
      </w:pPr>
      <w:r>
        <w:rPr>
          <w:b/>
          <w:sz w:val="24"/>
        </w:rPr>
        <w:t>ОЛИМПИАДНЫХ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ЗАДАНИЙ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ТЕОРЕТИЧЕСКОГО</w:t>
      </w:r>
      <w:r w:rsidRPr="00843FFB">
        <w:rPr>
          <w:b/>
          <w:sz w:val="24"/>
        </w:rPr>
        <w:t xml:space="preserve"> </w:t>
      </w:r>
      <w:r>
        <w:rPr>
          <w:b/>
          <w:spacing w:val="-4"/>
          <w:sz w:val="24"/>
        </w:rPr>
        <w:t>ТУРА</w:t>
      </w:r>
    </w:p>
    <w:p w:rsidR="00E064E4" w:rsidRPr="004B13DD" w:rsidRDefault="00E064E4" w:rsidP="008B45FA">
      <w:pPr>
        <w:keepNext/>
        <w:keepLines/>
        <w:spacing w:before="137" w:line="360" w:lineRule="auto"/>
        <w:ind w:left="428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для учащихся 7 класса муниципального этапа всероссийской олимпиады школьников</w:t>
      </w:r>
      <w:r w:rsidRPr="004B13DD">
        <w:rPr>
          <w:b/>
          <w:bCs/>
          <w:spacing w:val="-57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по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 xml:space="preserve">основам безопасности </w:t>
      </w:r>
      <w:r>
        <w:rPr>
          <w:b/>
          <w:bCs/>
          <w:sz w:val="24"/>
          <w:szCs w:val="24"/>
        </w:rPr>
        <w:t>и защиты Родины</w:t>
      </w:r>
    </w:p>
    <w:p w:rsidR="00E064E4" w:rsidRPr="004B13DD" w:rsidRDefault="00E064E4" w:rsidP="008B45FA">
      <w:pPr>
        <w:keepNext/>
        <w:keepLines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202</w:t>
      </w:r>
      <w:r>
        <w:rPr>
          <w:b/>
          <w:bCs/>
          <w:sz w:val="24"/>
          <w:szCs w:val="24"/>
        </w:rPr>
        <w:t>4</w:t>
      </w:r>
      <w:r w:rsidRPr="004B13DD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5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учебный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год</w:t>
      </w: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keepNext/>
        <w:keepLines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E064E4" w:rsidRDefault="00E064E4" w:rsidP="008B45FA">
      <w:pPr>
        <w:keepNext/>
        <w:keepLines/>
        <w:jc w:val="center"/>
        <w:rPr>
          <w:sz w:val="24"/>
        </w:rPr>
        <w:sectPr w:rsidR="00E064E4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E064E4" w:rsidRDefault="00E064E4" w:rsidP="008B45FA">
      <w:pPr>
        <w:pStyle w:val="BodyText"/>
        <w:keepNext/>
        <w:keepLines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E064E4" w:rsidRDefault="00E064E4" w:rsidP="008B45FA">
      <w:pPr>
        <w:pStyle w:val="Heading11"/>
        <w:keepNext/>
        <w:keepLines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E064E4" w:rsidRDefault="00E064E4" w:rsidP="008B45FA">
      <w:pPr>
        <w:pStyle w:val="BodyText"/>
        <w:keepNext/>
        <w:keepLines/>
        <w:rPr>
          <w:b/>
          <w:sz w:val="26"/>
        </w:rPr>
      </w:pPr>
    </w:p>
    <w:p w:rsidR="00E064E4" w:rsidRDefault="00E064E4" w:rsidP="008B45FA">
      <w:pPr>
        <w:keepNext/>
        <w:keepLines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E064E4" w:rsidRDefault="00E064E4" w:rsidP="008B45FA">
      <w:pPr>
        <w:pStyle w:val="Heading11"/>
        <w:keepNext/>
        <w:keepLines/>
        <w:jc w:val="both"/>
      </w:pPr>
      <w:r>
        <w:t>ЗАДАНИЕ 1.</w:t>
      </w:r>
    </w:p>
    <w:p w:rsidR="00E064E4" w:rsidRDefault="00E064E4" w:rsidP="008B45FA">
      <w:pPr>
        <w:pStyle w:val="Heading11"/>
        <w:keepNext/>
        <w:keepLines/>
        <w:jc w:val="both"/>
      </w:pPr>
    </w:p>
    <w:p w:rsidR="00E064E4" w:rsidRDefault="00E064E4" w:rsidP="008B45FA">
      <w:pPr>
        <w:keepNext/>
        <w:shd w:val="clear" w:color="auto" w:fill="FFFFFF"/>
        <w:ind w:firstLine="710"/>
        <w:jc w:val="both"/>
        <w:rPr>
          <w:bCs/>
          <w:color w:val="000000"/>
          <w:sz w:val="24"/>
          <w:szCs w:val="24"/>
          <w:lang w:eastAsia="ru-RU"/>
        </w:rPr>
      </w:pPr>
      <w:r w:rsidRPr="00937CE4">
        <w:rPr>
          <w:bCs/>
          <w:color w:val="000000"/>
          <w:sz w:val="24"/>
          <w:szCs w:val="24"/>
          <w:lang w:eastAsia="ru-RU"/>
        </w:rPr>
        <w:t xml:space="preserve">Опишите представленные вредные привычки человека и их последствия. </w:t>
      </w: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52"/>
        <w:gridCol w:w="4820"/>
      </w:tblGrid>
      <w:tr w:rsidR="00E064E4" w:rsidRPr="00937CE4" w:rsidTr="004E20F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937CE4" w:rsidRDefault="00E064E4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b/>
                <w:bCs/>
                <w:color w:val="000000"/>
                <w:sz w:val="24"/>
                <w:szCs w:val="24"/>
                <w:lang w:eastAsia="ru-RU"/>
              </w:rPr>
              <w:t>Краткая характеристика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937CE4" w:rsidRDefault="00E064E4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b/>
                <w:bCs/>
                <w:color w:val="000000"/>
                <w:sz w:val="24"/>
                <w:szCs w:val="24"/>
                <w:lang w:eastAsia="ru-RU"/>
              </w:rPr>
              <w:t>К чему приводит</w:t>
            </w:r>
          </w:p>
        </w:tc>
      </w:tr>
      <w:tr w:rsidR="00E064E4" w:rsidRPr="00937CE4" w:rsidTr="004E20F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937CE4" w:rsidRDefault="00E064E4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Пьянство и алкоголизм</w:t>
            </w:r>
          </w:p>
        </w:tc>
      </w:tr>
      <w:tr w:rsidR="00E064E4" w:rsidRPr="00937CE4" w:rsidTr="004E20F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937C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937C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RPr="00937CE4" w:rsidTr="004E20F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937CE4" w:rsidRDefault="00E064E4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Табакокурение</w:t>
            </w:r>
          </w:p>
        </w:tc>
      </w:tr>
      <w:tr w:rsidR="00E064E4" w:rsidRPr="00937CE4" w:rsidTr="004E20F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937C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keepNext/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937CE4" w:rsidRDefault="00E064E4" w:rsidP="008B45FA">
            <w:pPr>
              <w:keepNext/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RPr="00937CE4" w:rsidTr="004E20F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937CE4" w:rsidRDefault="00E064E4" w:rsidP="008B45FA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37CE4">
              <w:rPr>
                <w:color w:val="000000"/>
                <w:sz w:val="24"/>
                <w:szCs w:val="24"/>
                <w:lang w:eastAsia="ru-RU"/>
              </w:rPr>
              <w:t>Наркомания</w:t>
            </w:r>
          </w:p>
        </w:tc>
      </w:tr>
      <w:tr w:rsidR="00E064E4" w:rsidRPr="00937CE4" w:rsidTr="004E20F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937C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937CE4" w:rsidRDefault="00E064E4" w:rsidP="008B45FA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64E4" w:rsidRDefault="00E064E4" w:rsidP="0047558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 w:rsidRPr="00DE737E">
        <w:rPr>
          <w:b/>
          <w:i/>
          <w:sz w:val="24"/>
        </w:rPr>
        <w:t>1</w:t>
      </w:r>
      <w:r>
        <w:rPr>
          <w:b/>
          <w:i/>
          <w:sz w:val="24"/>
        </w:rPr>
        <w:t>8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064E4" w:rsidRDefault="00E064E4" w:rsidP="008B45FA">
      <w:pPr>
        <w:pStyle w:val="Heading11"/>
        <w:keepNext/>
        <w:keepLines/>
        <w:spacing w:before="73"/>
        <w:jc w:val="both"/>
      </w:pPr>
      <w:r>
        <w:t>ЗАДАНИЕ 2.</w:t>
      </w:r>
    </w:p>
    <w:p w:rsidR="00E064E4" w:rsidRPr="00484192" w:rsidRDefault="00E064E4" w:rsidP="008B45FA">
      <w:pPr>
        <w:pStyle w:val="Heading11"/>
        <w:keepNext/>
        <w:jc w:val="both"/>
      </w:pPr>
    </w:p>
    <w:p w:rsidR="00E064E4" w:rsidRPr="00484192" w:rsidRDefault="00E064E4" w:rsidP="008B45FA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484192">
        <w:rPr>
          <w:color w:val="000000"/>
          <w:sz w:val="24"/>
          <w:szCs w:val="24"/>
          <w:lang w:eastAsia="ru-RU"/>
        </w:rPr>
        <w:t>Впишите в правый столбик таблицы меры, которые помогут предупредить появление данных вредных привычек.</w:t>
      </w:r>
    </w:p>
    <w:p w:rsidR="00E064E4" w:rsidRDefault="00E064E4" w:rsidP="008B45FA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E064E4" w:rsidRPr="00484192" w:rsidRDefault="00E064E4" w:rsidP="008B45FA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E064E4" w:rsidRPr="00484192" w:rsidTr="004E20F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484192" w:rsidRDefault="00E064E4" w:rsidP="008B45FA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484192" w:rsidRDefault="00E064E4" w:rsidP="008B45FA">
            <w:pPr>
              <w:keepNext/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E064E4" w:rsidRPr="00484192" w:rsidTr="004E20F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484192" w:rsidRDefault="00E064E4" w:rsidP="008B45FA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E064E4" w:rsidRPr="00484192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RPr="00484192" w:rsidTr="004E20F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484192" w:rsidRDefault="00E064E4" w:rsidP="008B45FA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68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E064E4" w:rsidRPr="00484192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68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RPr="00484192" w:rsidTr="004E20F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Pr="00484192" w:rsidRDefault="00E064E4" w:rsidP="008B45FA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484192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</w:t>
            </w: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</w:t>
            </w: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34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68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</w:t>
            </w:r>
          </w:p>
          <w:p w:rsidR="00E064E4" w:rsidRPr="00484192" w:rsidRDefault="00E064E4" w:rsidP="008B45FA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68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64E4" w:rsidRDefault="00E064E4" w:rsidP="0047558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9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064E4" w:rsidRDefault="00E064E4" w:rsidP="008B45FA">
      <w:pPr>
        <w:pStyle w:val="Heading11"/>
        <w:keepNext/>
        <w:keepLines/>
        <w:spacing w:before="73"/>
      </w:pPr>
    </w:p>
    <w:p w:rsidR="00E064E4" w:rsidRDefault="00E064E4" w:rsidP="008B45FA">
      <w:pPr>
        <w:pStyle w:val="Heading11"/>
        <w:keepNext/>
        <w:keepLines/>
        <w:spacing w:before="73"/>
      </w:pPr>
      <w:r>
        <w:t>ЗАДАНИЕ 3.</w:t>
      </w:r>
    </w:p>
    <w:p w:rsidR="00E064E4" w:rsidRDefault="00E064E4" w:rsidP="008B45FA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  __ 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E064E4" w:rsidRDefault="00E064E4" w:rsidP="0047558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15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064E4" w:rsidRDefault="00E064E4" w:rsidP="008B45FA">
      <w:pPr>
        <w:pStyle w:val="Heading11"/>
        <w:keepNext/>
        <w:keepLines/>
        <w:rPr>
          <w:spacing w:val="-3"/>
        </w:rPr>
      </w:pPr>
    </w:p>
    <w:p w:rsidR="00E064E4" w:rsidRPr="00290EE7" w:rsidRDefault="00E064E4" w:rsidP="008B45FA">
      <w:pPr>
        <w:pStyle w:val="Heading11"/>
        <w:keepNext/>
        <w:keepLines/>
        <w:rPr>
          <w:spacing w:val="-3"/>
        </w:rPr>
      </w:pPr>
    </w:p>
    <w:p w:rsidR="00E064E4" w:rsidRDefault="00E064E4" w:rsidP="008B45FA">
      <w:pPr>
        <w:pStyle w:val="Heading11"/>
        <w:keepNext/>
        <w:keepLines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E064E4" w:rsidRDefault="00E064E4" w:rsidP="008B45FA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6"/>
      </w:tblGrid>
      <w:tr w:rsidR="00E064E4" w:rsidTr="00AA4586">
        <w:tc>
          <w:tcPr>
            <w:tcW w:w="10426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E064E4" w:rsidRPr="00AA4586" w:rsidRDefault="00E064E4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10426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064E4" w:rsidRPr="00AA4586" w:rsidRDefault="00E064E4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10426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064E4" w:rsidRPr="00AA4586" w:rsidRDefault="00E064E4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10426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064E4" w:rsidRPr="00AA4586" w:rsidRDefault="00E064E4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10426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064E4" w:rsidRPr="00AA4586" w:rsidRDefault="00E064E4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10426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064E4" w:rsidRPr="00AA4586" w:rsidRDefault="00E064E4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10426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064E4" w:rsidRPr="00AA4586" w:rsidRDefault="00E064E4" w:rsidP="00AA4586">
            <w:pPr>
              <w:pStyle w:val="ListParagraph"/>
              <w:keepNext/>
              <w:widowControl/>
              <w:tabs>
                <w:tab w:val="left" w:pos="993"/>
              </w:tabs>
              <w:autoSpaceDE/>
              <w:autoSpaceDN/>
              <w:spacing w:line="240" w:lineRule="atLeast"/>
              <w:ind w:left="720" w:right="145" w:firstLine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64E4" w:rsidRDefault="00E064E4" w:rsidP="0047558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–14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064E4" w:rsidRDefault="00E064E4" w:rsidP="008B45FA">
      <w:pPr>
        <w:pStyle w:val="Heading11"/>
        <w:keepNext/>
        <w:keepLines/>
        <w:spacing w:before="73"/>
        <w:jc w:val="both"/>
      </w:pPr>
    </w:p>
    <w:p w:rsidR="00E064E4" w:rsidRDefault="00E064E4" w:rsidP="008B45FA">
      <w:pPr>
        <w:pStyle w:val="Heading11"/>
        <w:keepNext/>
        <w:keepLines/>
        <w:spacing w:before="73"/>
        <w:jc w:val="both"/>
      </w:pPr>
      <w:r>
        <w:t>ЗАДАНИЕ 5.</w:t>
      </w:r>
    </w:p>
    <w:p w:rsidR="00E064E4" w:rsidRPr="00320631" w:rsidRDefault="00E064E4" w:rsidP="008B45FA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E064E4" w:rsidRPr="00320631" w:rsidRDefault="00E064E4" w:rsidP="008B45FA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________________</w:t>
      </w:r>
      <w:r w:rsidRPr="00320631">
        <w:rPr>
          <w:color w:val="000000"/>
          <w:sz w:val="24"/>
          <w:szCs w:val="24"/>
          <w:u w:val="single"/>
          <w:lang w:eastAsia="ru-RU"/>
        </w:rPr>
        <w:t xml:space="preserve"> </w:t>
      </w:r>
      <w:r w:rsidRPr="008B45FA">
        <w:rPr>
          <w:color w:val="000000"/>
          <w:sz w:val="24"/>
          <w:szCs w:val="24"/>
          <w:lang w:eastAsia="ru-RU"/>
        </w:rPr>
        <w:t>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064E4" w:rsidRPr="00320631" w:rsidRDefault="00E064E4" w:rsidP="008B45FA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064E4" w:rsidRDefault="00E064E4" w:rsidP="0047558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36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064E4" w:rsidRDefault="00E064E4" w:rsidP="008B45FA">
      <w:pPr>
        <w:pStyle w:val="Heading11"/>
        <w:keepNext/>
        <w:keepLines/>
        <w:spacing w:before="73"/>
        <w:jc w:val="both"/>
      </w:pPr>
      <w:r>
        <w:t>ЗАДАНИЕ 6.</w:t>
      </w:r>
    </w:p>
    <w:p w:rsidR="00E064E4" w:rsidRDefault="00E064E4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p w:rsidR="00E064E4" w:rsidRDefault="00E064E4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E064E4" w:rsidRDefault="00E064E4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64E4" w:rsidRDefault="00E064E4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E064E4" w:rsidTr="00AA4586">
        <w:trPr>
          <w:trHeight w:val="591"/>
        </w:trPr>
        <w:tc>
          <w:tcPr>
            <w:tcW w:w="478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202122"/>
                <w:sz w:val="24"/>
                <w:szCs w:val="24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202122"/>
                <w:sz w:val="24"/>
                <w:szCs w:val="24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202122"/>
                <w:sz w:val="24"/>
                <w:szCs w:val="24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202122"/>
                <w:sz w:val="24"/>
                <w:szCs w:val="24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E064E4" w:rsidTr="00AA4586">
        <w:tc>
          <w:tcPr>
            <w:tcW w:w="478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E064E4" w:rsidRDefault="00E064E4" w:rsidP="0047558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–24</w:t>
      </w:r>
      <w:r>
        <w:rPr>
          <w:b/>
          <w:i/>
          <w:sz w:val="24"/>
        </w:rPr>
        <w:t xml:space="preserve"> балла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064E4" w:rsidRDefault="00E064E4" w:rsidP="008B45FA">
      <w:pPr>
        <w:pStyle w:val="BodyText"/>
        <w:keepNext/>
        <w:keepLines/>
        <w:spacing w:before="3"/>
        <w:rPr>
          <w:sz w:val="28"/>
        </w:rPr>
      </w:pPr>
    </w:p>
    <w:p w:rsidR="00E064E4" w:rsidRDefault="00E064E4" w:rsidP="008B45FA">
      <w:pPr>
        <w:pStyle w:val="Heading11"/>
        <w:keepNext/>
        <w:keepLines/>
        <w:spacing w:before="1"/>
        <w:ind w:left="337"/>
      </w:pPr>
      <w:r>
        <w:t>ЗАДАНИЕ 7.</w:t>
      </w:r>
    </w:p>
    <w:p w:rsidR="00E064E4" w:rsidRDefault="00E064E4" w:rsidP="008B45FA">
      <w:pPr>
        <w:pStyle w:val="Heading11"/>
        <w:keepNext/>
        <w:keepLines/>
        <w:spacing w:before="1"/>
        <w:ind w:left="337"/>
      </w:pPr>
    </w:p>
    <w:p w:rsidR="00E064E4" w:rsidRPr="004161FB" w:rsidRDefault="00E064E4" w:rsidP="008B45FA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Верны ли утверждения</w:t>
      </w:r>
      <w:r>
        <w:rPr>
          <w:sz w:val="24"/>
          <w:szCs w:val="24"/>
          <w:lang w:eastAsia="ru-RU"/>
        </w:rPr>
        <w:t>? Отметьте знаком в соответствующем столбце.</w:t>
      </w:r>
    </w:p>
    <w:p w:rsidR="00E064E4" w:rsidRPr="004161FB" w:rsidRDefault="00E064E4" w:rsidP="008B45FA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E064E4" w:rsidTr="00AA4586">
        <w:tc>
          <w:tcPr>
            <w:tcW w:w="3015" w:type="dxa"/>
          </w:tcPr>
          <w:p w:rsidR="00E064E4" w:rsidRPr="00AA4586" w:rsidRDefault="00E064E4" w:rsidP="00AA4586">
            <w:pPr>
              <w:keepNext/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E064E4" w:rsidTr="00AA4586">
        <w:trPr>
          <w:trHeight w:val="425"/>
        </w:trPr>
        <w:tc>
          <w:tcPr>
            <w:tcW w:w="301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301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301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301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E064E4" w:rsidTr="00AA4586">
        <w:tc>
          <w:tcPr>
            <w:tcW w:w="3015" w:type="dxa"/>
          </w:tcPr>
          <w:p w:rsidR="00E064E4" w:rsidRPr="00AA4586" w:rsidRDefault="00E064E4" w:rsidP="00AA4586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A4586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E064E4" w:rsidRDefault="00E064E4" w:rsidP="0047558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15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064E4" w:rsidRDefault="00E064E4" w:rsidP="008B45FA">
      <w:pPr>
        <w:pStyle w:val="BodyText"/>
        <w:keepNext/>
        <w:keepLines/>
        <w:spacing w:before="6"/>
        <w:ind w:firstLine="709"/>
      </w:pPr>
    </w:p>
    <w:p w:rsidR="00E064E4" w:rsidRDefault="00E064E4" w:rsidP="008B45FA">
      <w:pPr>
        <w:pStyle w:val="BodyText"/>
        <w:keepNext/>
        <w:keepLines/>
        <w:spacing w:before="6"/>
        <w:ind w:firstLine="709"/>
      </w:pPr>
    </w:p>
    <w:p w:rsidR="00E064E4" w:rsidRDefault="00E064E4" w:rsidP="008B45FA">
      <w:pPr>
        <w:pStyle w:val="Heading11"/>
        <w:keepNext/>
        <w:keepLines/>
        <w:ind w:left="0" w:firstLine="709"/>
      </w:pPr>
      <w:r>
        <w:t>ЗАДАНИЕ 8.</w:t>
      </w:r>
    </w:p>
    <w:p w:rsidR="00E064E4" w:rsidRPr="004F3ADE" w:rsidRDefault="00E064E4" w:rsidP="008B45FA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E064E4" w:rsidRDefault="00E064E4" w:rsidP="008B45FA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E064E4" w:rsidTr="00AA4586">
        <w:tc>
          <w:tcPr>
            <w:tcW w:w="9571" w:type="dxa"/>
            <w:gridSpan w:val="3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E064E4" w:rsidRPr="00EE0A1A" w:rsidTr="00AA4586">
        <w:tc>
          <w:tcPr>
            <w:tcW w:w="3190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E064E4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E064E4" w:rsidRPr="00EE0A1A" w:rsidTr="00AA4586">
        <w:tc>
          <w:tcPr>
            <w:tcW w:w="3190" w:type="dxa"/>
            <w:shd w:val="clear" w:color="auto" w:fill="D9D9D9"/>
          </w:tcPr>
          <w:p w:rsidR="00E064E4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AA4586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E064E4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064E4" w:rsidRPr="00AA4586" w:rsidRDefault="00E064E4" w:rsidP="00AA4586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64E4" w:rsidRDefault="00E064E4" w:rsidP="0047558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9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064E4" w:rsidRDefault="00E064E4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E064E4" w:rsidRDefault="00E064E4" w:rsidP="008B45FA">
      <w:pPr>
        <w:keepNext/>
        <w:keepLines/>
        <w:widowControl/>
        <w:autoSpaceDE/>
        <w:autoSpaceDN/>
        <w:ind w:left="709"/>
        <w:jc w:val="center"/>
        <w:rPr>
          <w:i/>
          <w:sz w:val="24"/>
        </w:rPr>
      </w:pPr>
    </w:p>
    <w:p w:rsidR="00E064E4" w:rsidRDefault="00E064E4" w:rsidP="008B45FA">
      <w:pPr>
        <w:pStyle w:val="Heading11"/>
        <w:keepNext/>
        <w:keepLines/>
        <w:ind w:left="427" w:right="313"/>
        <w:jc w:val="center"/>
      </w:pPr>
      <w:r>
        <w:t>МОДУЛЬ 2</w:t>
      </w:r>
    </w:p>
    <w:p w:rsidR="00E064E4" w:rsidRDefault="00E064E4" w:rsidP="00475583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E064E4" w:rsidRDefault="00E064E4" w:rsidP="00475583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E064E4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5</w:t>
            </w:r>
          </w:p>
        </w:tc>
      </w:tr>
      <w:tr w:rsidR="00E064E4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E064E4" w:rsidRPr="00156470" w:rsidRDefault="00E064E4" w:rsidP="001F78C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064E4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10</w:t>
            </w:r>
          </w:p>
        </w:tc>
      </w:tr>
      <w:tr w:rsidR="00E064E4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064E4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15</w:t>
            </w:r>
          </w:p>
        </w:tc>
      </w:tr>
      <w:tr w:rsidR="00E064E4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064E4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20</w:t>
            </w:r>
          </w:p>
        </w:tc>
      </w:tr>
      <w:tr w:rsidR="00E064E4" w:rsidTr="001F78CB">
        <w:trPr>
          <w:trHeight w:val="252"/>
        </w:trPr>
        <w:tc>
          <w:tcPr>
            <w:tcW w:w="2377" w:type="dxa"/>
            <w:shd w:val="clear" w:color="auto" w:fill="BEBEBE"/>
          </w:tcPr>
          <w:p w:rsidR="00E064E4" w:rsidRPr="00156470" w:rsidRDefault="00E064E4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E064E4" w:rsidRPr="00156470" w:rsidRDefault="00E064E4" w:rsidP="001F78CB">
            <w:pPr>
              <w:spacing w:before="120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064E4" w:rsidRPr="00156470" w:rsidRDefault="00E064E4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E064E4" w:rsidRPr="00DE737E" w:rsidRDefault="00E064E4" w:rsidP="00475583">
      <w:pPr>
        <w:keepNext/>
        <w:keepLines/>
        <w:widowControl/>
        <w:numPr>
          <w:ilvl w:val="0"/>
          <w:numId w:val="21"/>
        </w:numPr>
        <w:autoSpaceDE/>
        <w:autoSpaceDN/>
        <w:jc w:val="both"/>
        <w:rPr>
          <w:b/>
          <w:i/>
          <w:sz w:val="24"/>
        </w:rPr>
      </w:pPr>
      <w:r w:rsidRPr="00DE737E">
        <w:rPr>
          <w:i/>
          <w:sz w:val="24"/>
        </w:rPr>
        <w:t xml:space="preserve">Оценочные баллы: максимальный </w:t>
      </w:r>
      <w:r w:rsidRPr="00DE737E">
        <w:rPr>
          <w:sz w:val="24"/>
        </w:rPr>
        <w:t>–</w:t>
      </w:r>
      <w:r>
        <w:rPr>
          <w:b/>
          <w:i/>
          <w:sz w:val="24"/>
        </w:rPr>
        <w:t>60</w:t>
      </w:r>
      <w:r w:rsidRPr="00DE737E">
        <w:rPr>
          <w:b/>
          <w:i/>
          <w:sz w:val="24"/>
        </w:rPr>
        <w:t xml:space="preserve"> балл</w:t>
      </w:r>
      <w:r>
        <w:rPr>
          <w:b/>
          <w:i/>
          <w:sz w:val="24"/>
        </w:rPr>
        <w:t>ов</w:t>
      </w:r>
      <w:r w:rsidRPr="00DE737E">
        <w:rPr>
          <w:i/>
          <w:sz w:val="24"/>
        </w:rPr>
        <w:t>; фактический</w:t>
      </w:r>
      <w:r w:rsidRPr="00DE737E">
        <w:rPr>
          <w:sz w:val="24"/>
        </w:rPr>
        <w:t xml:space="preserve">– </w:t>
      </w:r>
      <w:r w:rsidRPr="00DE737E">
        <w:rPr>
          <w:sz w:val="24"/>
          <w:u w:val="single"/>
        </w:rPr>
        <w:tab/>
      </w:r>
      <w:r w:rsidRPr="00DE737E">
        <w:rPr>
          <w:b/>
          <w:i/>
          <w:spacing w:val="-2"/>
          <w:sz w:val="24"/>
        </w:rPr>
        <w:t>баллов</w:t>
      </w:r>
    </w:p>
    <w:p w:rsidR="00E064E4" w:rsidRDefault="00E064E4" w:rsidP="00475583">
      <w:pPr>
        <w:pStyle w:val="Heading11"/>
        <w:keepNext/>
        <w:keepLines/>
        <w:ind w:left="427" w:right="313"/>
        <w:jc w:val="center"/>
      </w:pPr>
      <w:r w:rsidRPr="00DE737E">
        <w:rPr>
          <w:i/>
        </w:rPr>
        <w:t>Подписи</w:t>
      </w:r>
      <w:r w:rsidRPr="00DE737E">
        <w:rPr>
          <w:i/>
          <w:lang w:val="en-US"/>
        </w:rPr>
        <w:t xml:space="preserve"> </w:t>
      </w:r>
      <w:r w:rsidRPr="00DE737E">
        <w:rPr>
          <w:i/>
        </w:rPr>
        <w:t>членов</w:t>
      </w:r>
      <w:r w:rsidRPr="00DE737E">
        <w:rPr>
          <w:i/>
          <w:lang w:val="en-US"/>
        </w:rPr>
        <w:t xml:space="preserve"> </w:t>
      </w:r>
      <w:r w:rsidRPr="00DE737E">
        <w:rPr>
          <w:i/>
          <w:spacing w:val="-4"/>
        </w:rPr>
        <w:t>жюри</w:t>
      </w:r>
      <w:r>
        <w:rPr>
          <w:i/>
          <w:spacing w:val="-4"/>
        </w:rPr>
        <w:t>___________________________________________</w:t>
      </w:r>
    </w:p>
    <w:sectPr w:rsidR="00E064E4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E4" w:rsidRDefault="00E064E4" w:rsidP="00BD0732">
      <w:r>
        <w:separator/>
      </w:r>
    </w:p>
  </w:endnote>
  <w:endnote w:type="continuationSeparator" w:id="0">
    <w:p w:rsidR="00E064E4" w:rsidRDefault="00E064E4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4E4" w:rsidRDefault="00E064E4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E064E4" w:rsidRDefault="00E064E4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E4" w:rsidRDefault="00E064E4" w:rsidP="00BD0732">
      <w:r>
        <w:separator/>
      </w:r>
    </w:p>
  </w:footnote>
  <w:footnote w:type="continuationSeparator" w:id="0">
    <w:p w:rsidR="00E064E4" w:rsidRDefault="00E064E4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B0F79C6"/>
    <w:multiLevelType w:val="hybridMultilevel"/>
    <w:tmpl w:val="0A5839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5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7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9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0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62E40BE8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4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5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7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8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9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0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9"/>
  </w:num>
  <w:num w:numId="5">
    <w:abstractNumId w:val="17"/>
  </w:num>
  <w:num w:numId="6">
    <w:abstractNumId w:val="19"/>
  </w:num>
  <w:num w:numId="7">
    <w:abstractNumId w:val="8"/>
  </w:num>
  <w:num w:numId="8">
    <w:abstractNumId w:val="18"/>
  </w:num>
  <w:num w:numId="9">
    <w:abstractNumId w:val="13"/>
  </w:num>
  <w:num w:numId="10">
    <w:abstractNumId w:val="16"/>
  </w:num>
  <w:num w:numId="11">
    <w:abstractNumId w:val="6"/>
  </w:num>
  <w:num w:numId="12">
    <w:abstractNumId w:val="11"/>
  </w:num>
  <w:num w:numId="13">
    <w:abstractNumId w:val="7"/>
  </w:num>
  <w:num w:numId="14">
    <w:abstractNumId w:val="15"/>
  </w:num>
  <w:num w:numId="15">
    <w:abstractNumId w:val="5"/>
  </w:num>
  <w:num w:numId="16">
    <w:abstractNumId w:val="2"/>
  </w:num>
  <w:num w:numId="17">
    <w:abstractNumId w:val="1"/>
  </w:num>
  <w:num w:numId="18">
    <w:abstractNumId w:val="20"/>
  </w:num>
  <w:num w:numId="19">
    <w:abstractNumId w:val="3"/>
  </w:num>
  <w:num w:numId="20">
    <w:abstractNumId w:val="1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E632B"/>
    <w:rsid w:val="00156470"/>
    <w:rsid w:val="00177867"/>
    <w:rsid w:val="001B4131"/>
    <w:rsid w:val="001D01F6"/>
    <w:rsid w:val="001D314F"/>
    <w:rsid w:val="001E0B05"/>
    <w:rsid w:val="001F78CB"/>
    <w:rsid w:val="00256121"/>
    <w:rsid w:val="00290EE7"/>
    <w:rsid w:val="002C5F11"/>
    <w:rsid w:val="00320631"/>
    <w:rsid w:val="00354326"/>
    <w:rsid w:val="00381848"/>
    <w:rsid w:val="004161FB"/>
    <w:rsid w:val="00457735"/>
    <w:rsid w:val="00475583"/>
    <w:rsid w:val="00484192"/>
    <w:rsid w:val="0048427D"/>
    <w:rsid w:val="00490E58"/>
    <w:rsid w:val="004B13DD"/>
    <w:rsid w:val="004C09F6"/>
    <w:rsid w:val="004C7D32"/>
    <w:rsid w:val="004E20F3"/>
    <w:rsid w:val="004F0434"/>
    <w:rsid w:val="004F3ADE"/>
    <w:rsid w:val="005169C6"/>
    <w:rsid w:val="00524E0D"/>
    <w:rsid w:val="00532B06"/>
    <w:rsid w:val="005439C0"/>
    <w:rsid w:val="005719B8"/>
    <w:rsid w:val="00587C9C"/>
    <w:rsid w:val="005A098F"/>
    <w:rsid w:val="005B671F"/>
    <w:rsid w:val="005C6E24"/>
    <w:rsid w:val="00627EE4"/>
    <w:rsid w:val="0064107F"/>
    <w:rsid w:val="0066398A"/>
    <w:rsid w:val="006E38B1"/>
    <w:rsid w:val="006E6308"/>
    <w:rsid w:val="00723CB8"/>
    <w:rsid w:val="007431F3"/>
    <w:rsid w:val="00745068"/>
    <w:rsid w:val="00754756"/>
    <w:rsid w:val="00793387"/>
    <w:rsid w:val="007A25F3"/>
    <w:rsid w:val="007B0164"/>
    <w:rsid w:val="00801DE3"/>
    <w:rsid w:val="00806824"/>
    <w:rsid w:val="0082461A"/>
    <w:rsid w:val="00843FFB"/>
    <w:rsid w:val="00893FD2"/>
    <w:rsid w:val="0089422A"/>
    <w:rsid w:val="008B45FA"/>
    <w:rsid w:val="0091677D"/>
    <w:rsid w:val="00937CE4"/>
    <w:rsid w:val="00972CA3"/>
    <w:rsid w:val="009E64C1"/>
    <w:rsid w:val="00A25CB8"/>
    <w:rsid w:val="00A62A2E"/>
    <w:rsid w:val="00A77121"/>
    <w:rsid w:val="00AA4586"/>
    <w:rsid w:val="00BD0732"/>
    <w:rsid w:val="00BE0E1D"/>
    <w:rsid w:val="00C07947"/>
    <w:rsid w:val="00C3703B"/>
    <w:rsid w:val="00C40D3D"/>
    <w:rsid w:val="00C90FF8"/>
    <w:rsid w:val="00C915A0"/>
    <w:rsid w:val="00D217BA"/>
    <w:rsid w:val="00D46E01"/>
    <w:rsid w:val="00DE737E"/>
    <w:rsid w:val="00E064E4"/>
    <w:rsid w:val="00E1248F"/>
    <w:rsid w:val="00E3693D"/>
    <w:rsid w:val="00E50971"/>
    <w:rsid w:val="00E85674"/>
    <w:rsid w:val="00EA59A7"/>
    <w:rsid w:val="00EE0A1A"/>
    <w:rsid w:val="00F17A2A"/>
    <w:rsid w:val="00F30568"/>
    <w:rsid w:val="00F560BC"/>
    <w:rsid w:val="00F70E99"/>
    <w:rsid w:val="00F96B07"/>
    <w:rsid w:val="00FA556C"/>
    <w:rsid w:val="00FD70E1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81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6</Pages>
  <Words>750</Words>
  <Characters>4277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40</cp:revision>
  <dcterms:created xsi:type="dcterms:W3CDTF">2023-11-27T08:26:00Z</dcterms:created>
  <dcterms:modified xsi:type="dcterms:W3CDTF">2024-11-23T11:23:00Z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